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Победы, д. 1/09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187327" w:rsidRPr="00187327" w:rsidRDefault="0010435B" w:rsidP="00187327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90001" w:rsidRPr="0039000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87327" w:rsidRPr="0018732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187327" w:rsidRPr="0018732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87327" w:rsidRPr="00187327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87327" w:rsidRPr="00187327">
        <w:rPr>
          <w:b/>
          <w:color w:val="000000"/>
          <w:kern w:val="3"/>
          <w:sz w:val="24"/>
          <w:szCs w:val="24"/>
          <w:lang w:eastAsia="zh-CN" w:bidi="hi-IN"/>
        </w:rPr>
        <w:t>11 170 000,00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87327" w:rsidRPr="00187327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87327" w:rsidRPr="00187327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187327" w:rsidRDefault="00187327" w:rsidP="00187327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187327">
        <w:rPr>
          <w:b/>
          <w:color w:val="000000"/>
          <w:kern w:val="3"/>
          <w:sz w:val="24"/>
          <w:szCs w:val="24"/>
          <w:lang w:eastAsia="zh-CN" w:bidi="hi-IN"/>
        </w:rPr>
        <w:t>14 850 000,00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  <w:t>371 605,22</w:t>
      </w:r>
      <w:r w:rsidR="00265E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>390 300,00</w:t>
      </w:r>
      <w:r w:rsidR="00265E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000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02A51-3466-4A92-874F-E937BD0C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2024-06-18T11:39:00Z</dcterms:created>
  <dcterms:modified xsi:type="dcterms:W3CDTF">2024-07-01T07:05:00Z</dcterms:modified>
</cp:coreProperties>
</file>